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E555F" w14:textId="77777777" w:rsidR="004F5F17" w:rsidRDefault="004F5F17" w:rsidP="004F5F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THORNE</w:t>
      </w:r>
      <w:r>
        <w:rPr>
          <w:rFonts w:cs="Times New Roman"/>
          <w:szCs w:val="24"/>
        </w:rPr>
        <w:t xml:space="preserve">        (fl.1433)</w:t>
      </w:r>
    </w:p>
    <w:p w14:paraId="4A1DE07F" w14:textId="77777777" w:rsidR="004F5F17" w:rsidRDefault="004F5F17" w:rsidP="004F5F17">
      <w:pPr>
        <w:pStyle w:val="NoSpacing"/>
        <w:rPr>
          <w:rFonts w:cs="Times New Roman"/>
          <w:szCs w:val="24"/>
        </w:rPr>
      </w:pPr>
    </w:p>
    <w:p w14:paraId="773A50CF" w14:textId="77777777" w:rsidR="004F5F17" w:rsidRDefault="004F5F17" w:rsidP="004F5F17">
      <w:pPr>
        <w:pStyle w:val="NoSpacing"/>
        <w:rPr>
          <w:rFonts w:cs="Times New Roman"/>
          <w:szCs w:val="24"/>
        </w:rPr>
      </w:pPr>
    </w:p>
    <w:p w14:paraId="133B0BE4" w14:textId="77777777" w:rsidR="004F5F17" w:rsidRDefault="004F5F17" w:rsidP="004F5F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Thomas(q.v.).</w:t>
      </w:r>
    </w:p>
    <w:p w14:paraId="5B43D283" w14:textId="77777777" w:rsidR="004F5F17" w:rsidRDefault="004F5F17" w:rsidP="004F5F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Antiquary”  </w:t>
      </w:r>
      <w:proofErr w:type="spellStart"/>
      <w:r>
        <w:rPr>
          <w:rFonts w:cs="Times New Roman"/>
          <w:szCs w:val="24"/>
        </w:rPr>
        <w:t>ed.William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53EFDDA1" w14:textId="77777777" w:rsidR="004F5F17" w:rsidRDefault="004F5F17" w:rsidP="004F5F17">
      <w:pPr>
        <w:pStyle w:val="NoSpacing"/>
        <w:rPr>
          <w:rFonts w:cs="Times New Roman"/>
          <w:szCs w:val="24"/>
        </w:rPr>
      </w:pPr>
    </w:p>
    <w:p w14:paraId="341654DD" w14:textId="77777777" w:rsidR="004F5F17" w:rsidRDefault="004F5F17" w:rsidP="004F5F17">
      <w:pPr>
        <w:pStyle w:val="NoSpacing"/>
        <w:rPr>
          <w:rFonts w:cs="Times New Roman"/>
          <w:szCs w:val="24"/>
        </w:rPr>
      </w:pPr>
    </w:p>
    <w:p w14:paraId="57C260ED" w14:textId="77777777" w:rsidR="004F5F17" w:rsidRDefault="004F5F17" w:rsidP="004F5F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Mar.1433</w:t>
      </w:r>
      <w:r>
        <w:rPr>
          <w:rFonts w:cs="Times New Roman"/>
          <w:szCs w:val="24"/>
        </w:rPr>
        <w:tab/>
        <w:t xml:space="preserve">Cristina </w:t>
      </w:r>
      <w:proofErr w:type="spellStart"/>
      <w:r>
        <w:rPr>
          <w:rFonts w:cs="Times New Roman"/>
          <w:szCs w:val="24"/>
        </w:rPr>
        <w:t>Cutte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St.Albans</w:t>
      </w:r>
      <w:proofErr w:type="spellEnd"/>
      <w:r>
        <w:rPr>
          <w:rFonts w:cs="Times New Roman"/>
          <w:szCs w:val="24"/>
        </w:rPr>
        <w:t>(q.v.) made him a joint executor of her Will.</w:t>
      </w:r>
    </w:p>
    <w:p w14:paraId="570D383E" w14:textId="77777777" w:rsidR="004F5F17" w:rsidRDefault="004F5F17" w:rsidP="004F5F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0CDA192B" w14:textId="77777777" w:rsidR="008C3840" w:rsidRDefault="008C3840" w:rsidP="008C3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Jul.</w:t>
      </w: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John Wynard of </w:t>
      </w:r>
      <w:proofErr w:type="spellStart"/>
      <w:r>
        <w:rPr>
          <w:rFonts w:cs="Times New Roman"/>
          <w:szCs w:val="24"/>
        </w:rPr>
        <w:t>St.Albans</w:t>
      </w:r>
      <w:proofErr w:type="spellEnd"/>
      <w:r>
        <w:rPr>
          <w:rFonts w:cs="Times New Roman"/>
          <w:szCs w:val="24"/>
        </w:rPr>
        <w:t xml:space="preserve">(q.v.) made him a joint executor of his </w:t>
      </w:r>
    </w:p>
    <w:p w14:paraId="26044FAE" w14:textId="77777777" w:rsidR="008C3840" w:rsidRDefault="008C3840" w:rsidP="008C3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Will.</w:t>
      </w:r>
    </w:p>
    <w:p w14:paraId="0E717D83" w14:textId="77777777" w:rsidR="008C3840" w:rsidRDefault="008C3840" w:rsidP="008C3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Antiquary”  </w:t>
      </w:r>
      <w:proofErr w:type="spellStart"/>
      <w:r>
        <w:rPr>
          <w:rFonts w:cs="Times New Roman"/>
          <w:szCs w:val="24"/>
        </w:rPr>
        <w:t>ed.William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6BC2022B" w14:textId="77777777" w:rsidR="008C3840" w:rsidRDefault="008C3840" w:rsidP="004F5F17">
      <w:pPr>
        <w:pStyle w:val="NoSpacing"/>
        <w:rPr>
          <w:rFonts w:cs="Times New Roman"/>
          <w:szCs w:val="24"/>
        </w:rPr>
      </w:pPr>
    </w:p>
    <w:p w14:paraId="31337BB0" w14:textId="77777777" w:rsidR="004F5F17" w:rsidRDefault="004F5F17" w:rsidP="004F5F17">
      <w:pPr>
        <w:pStyle w:val="NoSpacing"/>
        <w:rPr>
          <w:rFonts w:cs="Times New Roman"/>
          <w:szCs w:val="24"/>
        </w:rPr>
      </w:pPr>
    </w:p>
    <w:p w14:paraId="1F1CEEA0" w14:textId="77777777" w:rsidR="004F5F17" w:rsidRDefault="004F5F17" w:rsidP="004F5F17">
      <w:pPr>
        <w:pStyle w:val="NoSpacing"/>
        <w:rPr>
          <w:rFonts w:cs="Times New Roman"/>
          <w:szCs w:val="24"/>
        </w:rPr>
      </w:pPr>
    </w:p>
    <w:p w14:paraId="33FB21E1" w14:textId="77777777" w:rsidR="004F5F17" w:rsidRDefault="004F5F17" w:rsidP="004F5F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January 2023</w:t>
      </w:r>
    </w:p>
    <w:p w14:paraId="72F95F34" w14:textId="2E576B15" w:rsidR="008C3840" w:rsidRDefault="008C3840" w:rsidP="004F5F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January 2024</w:t>
      </w:r>
    </w:p>
    <w:p w14:paraId="0DBE7D8F" w14:textId="77777777" w:rsidR="008C3840" w:rsidRDefault="008C3840" w:rsidP="004F5F17">
      <w:pPr>
        <w:pStyle w:val="NoSpacing"/>
        <w:rPr>
          <w:rFonts w:cs="Times New Roman"/>
          <w:szCs w:val="24"/>
        </w:rPr>
      </w:pPr>
    </w:p>
    <w:p w14:paraId="7C8E7A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B78DD" w14:textId="77777777" w:rsidR="00FB2F55" w:rsidRDefault="00FB2F55" w:rsidP="009139A6">
      <w:r>
        <w:separator/>
      </w:r>
    </w:p>
  </w:endnote>
  <w:endnote w:type="continuationSeparator" w:id="0">
    <w:p w14:paraId="46426FB7" w14:textId="77777777" w:rsidR="00FB2F55" w:rsidRDefault="00FB2F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CB9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AA3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C7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6AFC3" w14:textId="77777777" w:rsidR="00FB2F55" w:rsidRDefault="00FB2F55" w:rsidP="009139A6">
      <w:r>
        <w:separator/>
      </w:r>
    </w:p>
  </w:footnote>
  <w:footnote w:type="continuationSeparator" w:id="0">
    <w:p w14:paraId="332BE8B2" w14:textId="77777777" w:rsidR="00FB2F55" w:rsidRDefault="00FB2F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4A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ED4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68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17"/>
    <w:rsid w:val="000666E0"/>
    <w:rsid w:val="002510B7"/>
    <w:rsid w:val="004F5F17"/>
    <w:rsid w:val="005C130B"/>
    <w:rsid w:val="00826F5C"/>
    <w:rsid w:val="008C384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C6F49"/>
  <w15:chartTrackingRefBased/>
  <w15:docId w15:val="{A5BE4EC2-8D8E-479D-8403-738E2527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2023-01-20T19:32:00Z</dcterms:created>
  <dcterms:modified xsi:type="dcterms:W3CDTF">2024-01-23T09:22:00Z</dcterms:modified>
</cp:coreProperties>
</file>